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6006A85"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6B5E85">
        <w:rPr>
          <w:rStyle w:val="Strong"/>
          <w:rFonts w:asciiTheme="minorHAnsi" w:hAnsiTheme="minorHAnsi" w:cstheme="minorHAnsi"/>
          <w:lang w:val="en-GB"/>
        </w:rPr>
        <w:t>15-G004-21</w:t>
      </w:r>
      <w:r w:rsidR="006B5E85"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E20050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w:t>
      </w:r>
      <w:r w:rsidR="00AA196B">
        <w:rPr>
          <w:rFonts w:ascii="Calibri" w:hAnsi="Calibri" w:cs="Calibri"/>
          <w:lang w:val="en-GB"/>
        </w:rPr>
        <w:t xml:space="preserve"> Ministry of Internal Affairs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E3E6563"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AC4855E" w14:textId="13C6746D" w:rsidR="00286C23" w:rsidRDefault="00286C23"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p>
    <w:p w14:paraId="3F6D4174" w14:textId="29033C5F" w:rsidR="00286C23" w:rsidRPr="00032400" w:rsidRDefault="00286C23"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lastRenderedPageBreak/>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D176" w14:textId="77777777" w:rsidR="00D24C8F" w:rsidRDefault="00D24C8F">
      <w:r>
        <w:separator/>
      </w:r>
    </w:p>
  </w:endnote>
  <w:endnote w:type="continuationSeparator" w:id="0">
    <w:p w14:paraId="2D45532A" w14:textId="77777777" w:rsidR="00D24C8F" w:rsidRDefault="00D24C8F">
      <w:r>
        <w:continuationSeparator/>
      </w:r>
    </w:p>
  </w:endnote>
  <w:endnote w:type="continuationNotice" w:id="1">
    <w:p w14:paraId="6B6C9877" w14:textId="77777777" w:rsidR="00D24C8F" w:rsidRDefault="00D24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8D1AC2C"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p>
  <w:p w14:paraId="213B5D63" w14:textId="6A32A887" w:rsidR="00133D55" w:rsidRDefault="00133D55" w:rsidP="004878F3">
    <w:pPr>
      <w:pStyle w:val="Footer"/>
    </w:pPr>
    <w:r>
      <w:fldChar w:fldCharType="begin"/>
    </w:r>
    <w:r>
      <w:instrText xml:space="preserve"> DATE \@ "yyyy-MM-dd" </w:instrText>
    </w:r>
    <w:r>
      <w:fldChar w:fldCharType="separate"/>
    </w:r>
    <w:r w:rsidR="008B6874">
      <w:rPr>
        <w:noProof/>
      </w:rPr>
      <w:t>2021-09-23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2834" w14:textId="77777777" w:rsidR="00D24C8F" w:rsidRDefault="00D24C8F">
      <w:r>
        <w:separator/>
      </w:r>
    </w:p>
  </w:footnote>
  <w:footnote w:type="continuationSeparator" w:id="0">
    <w:p w14:paraId="139312E4" w14:textId="77777777" w:rsidR="00D24C8F" w:rsidRDefault="00D24C8F">
      <w:r>
        <w:continuationSeparator/>
      </w:r>
    </w:p>
  </w:footnote>
  <w:footnote w:type="continuationNotice" w:id="1">
    <w:p w14:paraId="4FBF768D" w14:textId="77777777" w:rsidR="00D24C8F" w:rsidRDefault="00D24C8F"/>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67A0774E"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B5E85" w:rsidRPr="006B5E85">
      <w:rPr>
        <w:rFonts w:asciiTheme="minorHAnsi" w:hAnsiTheme="minorHAnsi" w:cs="Calibri"/>
        <w:b/>
        <w:bCs/>
        <w:sz w:val="20"/>
      </w:rPr>
      <w:t>RFQ- 15-G004-21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06A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6C23"/>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20C"/>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5E85"/>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2B20"/>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6874"/>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96B"/>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24C8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D0B0E94D-A720-4869-B819-FA2059DD5B94}">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1765</Words>
  <Characters>10062</Characters>
  <Application>Microsoft Office Word</Application>
  <DocSecurity>0</DocSecurity>
  <Lines>83</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2013-10-18T08:32:00Z</cp:lastPrinted>
  <dcterms:created xsi:type="dcterms:W3CDTF">2021-09-22T21:50:00Z</dcterms:created>
  <dcterms:modified xsi:type="dcterms:W3CDTF">2021-09-22T21:52:00Z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